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 xml:space="preserve">г. Агрыз, ул. </w:t>
      </w:r>
      <w:proofErr w:type="spellStart"/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>М.Горького</w:t>
      </w:r>
      <w:proofErr w:type="spellEnd"/>
      <w:r w:rsidR="00DA56DA" w:rsidRPr="00DA56DA">
        <w:rPr>
          <w:rFonts w:eastAsia="Arial"/>
          <w:b/>
          <w:kern w:val="3"/>
          <w:sz w:val="24"/>
          <w:szCs w:val="24"/>
          <w:lang w:eastAsia="zh-CN"/>
        </w:rPr>
        <w:t>, д. 6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F0A7B" w:rsidRPr="00AF0A7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DA56D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518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C5D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56DA" w:rsidRPr="00DA56DA">
        <w:rPr>
          <w:b/>
          <w:color w:val="000000"/>
          <w:kern w:val="3"/>
          <w:sz w:val="24"/>
          <w:szCs w:val="24"/>
          <w:lang w:eastAsia="zh-CN" w:bidi="hi-IN"/>
        </w:rPr>
        <w:t>7 288 444,80</w:t>
      </w:r>
      <w:r w:rsidR="00A5189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A56DA" w:rsidRPr="00DA56DA">
        <w:rPr>
          <w:b/>
          <w:bCs/>
          <w:color w:val="000000"/>
          <w:kern w:val="3"/>
          <w:sz w:val="24"/>
          <w:szCs w:val="24"/>
          <w:lang w:eastAsia="zh-CN" w:bidi="hi-IN"/>
        </w:rPr>
        <w:t>308 506,00</w:t>
      </w:r>
      <w:r w:rsidR="00DA56D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DA56DA" w:rsidRPr="00DA56DA">
        <w:rPr>
          <w:b/>
          <w:color w:val="000000"/>
          <w:kern w:val="3"/>
          <w:sz w:val="24"/>
          <w:szCs w:val="24"/>
          <w:lang w:eastAsia="zh-CN" w:bidi="hi-IN"/>
        </w:rPr>
        <w:t>115 686,60</w:t>
      </w:r>
      <w:r w:rsidR="00DA56D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AF0A7B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2921"/>
    <w:rsid w:val="00DA56DA"/>
    <w:rsid w:val="00DB0797"/>
    <w:rsid w:val="00DB18B5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C6C5A-E19A-4EBB-B4EF-09F39E16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2208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2024-06-18T12:08:00Z</dcterms:created>
  <dcterms:modified xsi:type="dcterms:W3CDTF">2024-07-01T10:21:00Z</dcterms:modified>
</cp:coreProperties>
</file>